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12218" w14:textId="77777777" w:rsidR="003F7BDC" w:rsidRDefault="003F7BDC" w:rsidP="003F7B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FORTHEY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fl.1416)</w:t>
      </w:r>
    </w:p>
    <w:p w14:paraId="0045969D" w14:textId="77777777" w:rsidR="003F7BDC" w:rsidRDefault="003F7BDC" w:rsidP="003F7B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Chorleton</w:t>
      </w:r>
      <w:proofErr w:type="spellEnd"/>
      <w:r>
        <w:rPr>
          <w:rFonts w:ascii="Times New Roman" w:hAnsi="Times New Roman" w:cs="Times New Roman"/>
          <w:sz w:val="24"/>
          <w:szCs w:val="24"/>
        </w:rPr>
        <w:t>. Husbandman.</w:t>
      </w:r>
    </w:p>
    <w:p w14:paraId="08AFB8BD" w14:textId="77777777" w:rsidR="003F7BDC" w:rsidRDefault="003F7BDC" w:rsidP="003F7B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4EEAE0" w14:textId="77777777" w:rsidR="003F7BDC" w:rsidRDefault="003F7BDC" w:rsidP="003F7B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956EC7" w14:textId="77777777" w:rsidR="003F7BDC" w:rsidRDefault="003F7BDC" w:rsidP="003F7B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1416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Kyngeslane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him, Thomas</w:t>
      </w:r>
    </w:p>
    <w:p w14:paraId="0DC7A9EE" w14:textId="77777777" w:rsidR="003F7BDC" w:rsidRDefault="003F7BDC" w:rsidP="003F7B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Spycer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Bromyard, Herefordshire(q.v.),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Kennerton</w:t>
      </w:r>
      <w:proofErr w:type="spellEnd"/>
      <w:r>
        <w:rPr>
          <w:rFonts w:ascii="Times New Roman" w:hAnsi="Times New Roman" w:cs="Times New Roman"/>
          <w:sz w:val="24"/>
          <w:szCs w:val="24"/>
        </w:rPr>
        <w:t>, junior, of</w:t>
      </w:r>
    </w:p>
    <w:p w14:paraId="3FCEB693" w14:textId="77777777" w:rsidR="003F7BDC" w:rsidRDefault="003F7BDC" w:rsidP="003F7B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Gloucester(q.v.)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Bullok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Elmore, Gloucestershire(q.v.).</w:t>
      </w:r>
    </w:p>
    <w:p w14:paraId="783EF832" w14:textId="77777777" w:rsidR="003F7BDC" w:rsidRDefault="003F7BDC" w:rsidP="003F7B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7476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https://waalt.uh.edu/index.php/CP40/621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2C48B5B" w14:textId="77777777" w:rsidR="003F7BDC" w:rsidRDefault="003F7BDC" w:rsidP="003F7B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22D8D4" w14:textId="77777777" w:rsidR="003F7BDC" w:rsidRDefault="003F7BDC" w:rsidP="003F7B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E534BF" w14:textId="77777777" w:rsidR="003F7BDC" w:rsidRDefault="003F7BDC" w:rsidP="003F7B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June 2022</w:t>
      </w:r>
    </w:p>
    <w:p w14:paraId="28E34EC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50D52" w14:textId="77777777" w:rsidR="003F7BDC" w:rsidRDefault="003F7BDC" w:rsidP="009139A6">
      <w:r>
        <w:separator/>
      </w:r>
    </w:p>
  </w:endnote>
  <w:endnote w:type="continuationSeparator" w:id="0">
    <w:p w14:paraId="618CFD41" w14:textId="77777777" w:rsidR="003F7BDC" w:rsidRDefault="003F7B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E00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9818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D85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309E1" w14:textId="77777777" w:rsidR="003F7BDC" w:rsidRDefault="003F7BDC" w:rsidP="009139A6">
      <w:r>
        <w:separator/>
      </w:r>
    </w:p>
  </w:footnote>
  <w:footnote w:type="continuationSeparator" w:id="0">
    <w:p w14:paraId="365952B4" w14:textId="77777777" w:rsidR="003F7BDC" w:rsidRDefault="003F7B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484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7264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D4B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BDC"/>
    <w:rsid w:val="000666E0"/>
    <w:rsid w:val="002510B7"/>
    <w:rsid w:val="003F7BD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9B469"/>
  <w15:chartTrackingRefBased/>
  <w15:docId w15:val="{AA54673A-CE45-4A03-AFF8-46CB757C0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F7B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2022-06-27T10:57:00Z</dcterms:created>
  <dcterms:modified xsi:type="dcterms:W3CDTF">2022-06-27T10:58:00Z</dcterms:modified>
</cp:coreProperties>
</file>